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Gloucester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Gloucester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Gloucester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Gloucester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Gloucester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Gloucester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52.0% </w:t>
      </w:r>
      <w:r w:rsidRPr="004747BF">
        <w:rPr>
          <w:rFonts w:ascii="Libre Franklin Light" w:eastAsia="Times New Roman" w:hAnsi="Libre Franklin Light" w:cs="Calibri Light"/>
        </w:rPr>
        <w:t xml:space="preserve">of those respondents classified as PGSI 8+ in Gloucester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Gloucester is estimated to be </w:t>
      </w:r>
      <w:r w:rsidRPr="00773DF7">
        <w:rPr>
          <w:rFonts w:ascii="Libre Franklin Light" w:eastAsia="Times New Roman" w:hAnsi="Libre Franklin Light" w:cs="Calibri Light"/>
          <w:b/>
          <w:bCs/>
          <w:color w:val="C45911" w:themeColor="accent2" w:themeShade="BF"/>
        </w:rPr>
        <w:t xml:space="preserve">£2,412,138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Gloucester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Gloucester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Gloucester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Gloucester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louce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Gloucester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louce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Gloucester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Gloucester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louce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Gloucester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31.7%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Gloucester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Gloucester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Gloucester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Gloucester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Gloucester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£2,412,138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Gloucester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£39,290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£812,534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£58,207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£16,371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£30,013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£1,455,723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£2,412,138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Gloucester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Gloucester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Gloucester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Gloucester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Gloucester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Gloucester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Gloucester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Gloucester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Gloucester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Gloucester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Gloucester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Gloucester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7CB7198-275C-4494-B332-3F84753FDA4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